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F9" w:rsidRDefault="00C377F9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377F9" w:rsidRPr="00867E2D" w:rsidRDefault="00C377F9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20</w:t>
      </w:r>
      <w:r w:rsidRPr="00867E2D">
        <w:rPr>
          <w:rFonts w:ascii="Times New Roman" w:hAnsi="Times New Roman"/>
          <w:sz w:val="28"/>
          <w:szCs w:val="28"/>
        </w:rPr>
        <w:t>а к</w:t>
      </w:r>
    </w:p>
    <w:p w:rsidR="00C377F9" w:rsidRPr="00867E2D" w:rsidRDefault="00C377F9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C377F9" w:rsidRPr="00867E2D" w:rsidRDefault="00C377F9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C377F9" w:rsidRDefault="00C377F9" w:rsidP="00137870">
      <w:pPr>
        <w:tabs>
          <w:tab w:val="left" w:pos="6521"/>
        </w:tabs>
        <w:ind w:left="5670"/>
        <w:rPr>
          <w:lang w:val="en-US"/>
        </w:rPr>
      </w:pPr>
    </w:p>
    <w:p w:rsidR="00C377F9" w:rsidRPr="00137870" w:rsidRDefault="00C377F9" w:rsidP="00137870">
      <w:pPr>
        <w:ind w:left="4396" w:firstLine="708"/>
        <w:rPr>
          <w:rFonts w:ascii="Times New Roman" w:hAnsi="Times New Roman"/>
          <w:sz w:val="28"/>
          <w:szCs w:val="28"/>
        </w:rPr>
      </w:pPr>
      <w:r w:rsidRPr="00137870">
        <w:rPr>
          <w:rFonts w:ascii="Times New Roman" w:hAnsi="Times New Roman"/>
          <w:sz w:val="28"/>
          <w:szCs w:val="28"/>
        </w:rPr>
        <w:t xml:space="preserve">Форма </w:t>
      </w:r>
    </w:p>
    <w:p w:rsidR="00C377F9" w:rsidRPr="00867E2D" w:rsidRDefault="00C377F9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C377F9" w:rsidRPr="00137870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C377F9" w:rsidRPr="00137870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C377F9" w:rsidRDefault="00C377F9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C377F9" w:rsidRPr="00867E2D" w:rsidRDefault="00C377F9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C377F9" w:rsidRPr="00AE6AF9" w:rsidRDefault="00C377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C377F9" w:rsidRPr="00867E2D" w:rsidRDefault="00C377F9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C377F9" w:rsidRPr="00867E2D" w:rsidRDefault="00C377F9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C377F9" w:rsidRPr="00867E2D" w:rsidRDefault="00C377F9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C377F9" w:rsidRPr="00867E2D" w:rsidRDefault="00C377F9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C377F9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C377F9" w:rsidRPr="00867E2D" w:rsidRDefault="00C377F9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C377F9" w:rsidRPr="00867E2D" w:rsidRDefault="00C377F9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C377F9" w:rsidRPr="00867E2D" w:rsidRDefault="00C377F9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C377F9" w:rsidRPr="00867E2D" w:rsidTr="0049750C">
        <w:tc>
          <w:tcPr>
            <w:tcW w:w="3261" w:type="dxa"/>
          </w:tcPr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C377F9" w:rsidRPr="00867E2D" w:rsidTr="0049750C">
        <w:trPr>
          <w:trHeight w:val="274"/>
        </w:trPr>
        <w:tc>
          <w:tcPr>
            <w:tcW w:w="3261" w:type="dxa"/>
          </w:tcPr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C377F9" w:rsidRPr="00867E2D" w:rsidRDefault="00C377F9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C377F9" w:rsidRPr="00867E2D" w:rsidRDefault="00C377F9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C377F9" w:rsidRPr="000025F0" w:rsidRDefault="00C377F9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C377F9" w:rsidRPr="000025F0" w:rsidRDefault="00C377F9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C377F9" w:rsidRPr="000025F0" w:rsidRDefault="00C377F9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C377F9" w:rsidRPr="00867E2D" w:rsidRDefault="00C377F9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C377F9" w:rsidRDefault="00C377F9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C377F9" w:rsidRPr="008E16FF" w:rsidRDefault="00C377F9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C377F9" w:rsidRPr="008E16FF" w:rsidRDefault="00C377F9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C377F9" w:rsidRPr="00D07B25" w:rsidRDefault="00C377F9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377F9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C377F9" w:rsidRPr="00D07B25" w:rsidTr="0049750C">
        <w:trPr>
          <w:trHeight w:val="1938"/>
          <w:jc w:val="center"/>
        </w:trPr>
        <w:tc>
          <w:tcPr>
            <w:tcW w:w="4965" w:type="dxa"/>
          </w:tcPr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bookmarkStart w:id="0" w:name="_GoBack"/>
            <w:bookmarkEnd w:id="0"/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377F9" w:rsidRPr="00D07B25" w:rsidRDefault="00C377F9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C377F9" w:rsidRPr="00D07B25" w:rsidRDefault="00C377F9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C377F9" w:rsidRPr="00D07B25" w:rsidSect="002C4E53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7F9" w:rsidRDefault="00C377F9" w:rsidP="00E64E14">
      <w:r>
        <w:separator/>
      </w:r>
    </w:p>
  </w:endnote>
  <w:endnote w:type="continuationSeparator" w:id="0">
    <w:p w:rsidR="00C377F9" w:rsidRDefault="00C377F9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7F9" w:rsidRDefault="00C377F9" w:rsidP="00E64E14">
      <w:r>
        <w:separator/>
      </w:r>
    </w:p>
  </w:footnote>
  <w:footnote w:type="continuationSeparator" w:id="0">
    <w:p w:rsidR="00C377F9" w:rsidRDefault="00C377F9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F9" w:rsidRDefault="00C377F9">
    <w:pPr>
      <w:pStyle w:val="Header"/>
      <w:jc w:val="center"/>
    </w:pPr>
    <w:fldSimple w:instr=" PAGE   \* MERGEFORMAT ">
      <w:r>
        <w:rPr>
          <w:noProof/>
        </w:rPr>
        <w:t>9</w:t>
      </w:r>
    </w:fldSimple>
  </w:p>
  <w:p w:rsidR="00C377F9" w:rsidRDefault="00C377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37870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0F35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B0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377F9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2044</Words>
  <Characters>11657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8</cp:revision>
  <dcterms:created xsi:type="dcterms:W3CDTF">2014-07-03T07:52:00Z</dcterms:created>
  <dcterms:modified xsi:type="dcterms:W3CDTF">2015-05-12T12:26:00Z</dcterms:modified>
</cp:coreProperties>
</file>